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927"/>
        <w:gridCol w:w="4927"/>
      </w:tblGrid>
      <w:tr w:rsidR="005D2A46" w:rsidTr="006309E5">
        <w:tc>
          <w:tcPr>
            <w:tcW w:w="4927" w:type="dxa"/>
          </w:tcPr>
          <w:p w:rsidR="005D2A46" w:rsidRDefault="005D2A46" w:rsidP="006309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5D2A46" w:rsidRPr="00B93A2D" w:rsidRDefault="005D2A46" w:rsidP="006309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</w:p>
          <w:p w:rsidR="005D2A46" w:rsidRPr="00B93A2D" w:rsidRDefault="005D2A46" w:rsidP="006309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к решению Совета Ейского городского поселения Ейского района</w:t>
            </w:r>
          </w:p>
          <w:p w:rsidR="005D2A46" w:rsidRPr="00B93A2D" w:rsidRDefault="005D2A46" w:rsidP="006309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от _______________________№______</w:t>
            </w:r>
          </w:p>
          <w:p w:rsidR="005D2A46" w:rsidRDefault="005D2A46" w:rsidP="006309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2A46" w:rsidTr="006309E5">
        <w:tc>
          <w:tcPr>
            <w:tcW w:w="4927" w:type="dxa"/>
          </w:tcPr>
          <w:p w:rsidR="005D2A46" w:rsidRDefault="005D2A46" w:rsidP="006309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5D2A46" w:rsidRPr="00B93A2D" w:rsidRDefault="005D2A46" w:rsidP="006309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"ПРИЛОЖЕНИЕ № 2</w:t>
            </w:r>
          </w:p>
          <w:p w:rsidR="005D2A46" w:rsidRPr="00B93A2D" w:rsidRDefault="005D2A46" w:rsidP="006309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D2A46" w:rsidRPr="00B93A2D" w:rsidRDefault="005D2A46" w:rsidP="006309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УТВЕРЖДЕНЫ</w:t>
            </w:r>
          </w:p>
          <w:p w:rsidR="005D2A46" w:rsidRPr="00B93A2D" w:rsidRDefault="005D2A46" w:rsidP="006309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решением Совета Ейского городского</w:t>
            </w:r>
          </w:p>
          <w:p w:rsidR="005D2A46" w:rsidRPr="00B93A2D" w:rsidRDefault="005D2A46" w:rsidP="006309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поселения Ейского района</w:t>
            </w:r>
          </w:p>
          <w:p w:rsidR="005D2A46" w:rsidRPr="00B93A2D" w:rsidRDefault="005D2A46" w:rsidP="006309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от ______________________№______</w:t>
            </w:r>
          </w:p>
          <w:p w:rsidR="005D2A46" w:rsidRDefault="005D2A46" w:rsidP="006309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D2A46" w:rsidRDefault="005D2A46" w:rsidP="006A23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D2A46" w:rsidRPr="002B483A" w:rsidRDefault="005D2A46" w:rsidP="006A23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483A">
        <w:rPr>
          <w:rFonts w:ascii="Times New Roman" w:hAnsi="Times New Roman"/>
          <w:b/>
          <w:sz w:val="28"/>
          <w:szCs w:val="28"/>
        </w:rPr>
        <w:t>РАЗМЕРЫ</w:t>
      </w:r>
    </w:p>
    <w:p w:rsidR="005D2A46" w:rsidRDefault="005D2A46" w:rsidP="006A23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483A">
        <w:rPr>
          <w:rFonts w:ascii="Times New Roman" w:hAnsi="Times New Roman"/>
          <w:b/>
          <w:sz w:val="28"/>
          <w:szCs w:val="28"/>
        </w:rPr>
        <w:t>должностных окладов и ежемесячного денежного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B483A">
        <w:rPr>
          <w:rFonts w:ascii="Times New Roman" w:hAnsi="Times New Roman"/>
          <w:b/>
          <w:sz w:val="28"/>
          <w:szCs w:val="28"/>
        </w:rPr>
        <w:t xml:space="preserve">поощрения </w:t>
      </w:r>
    </w:p>
    <w:p w:rsidR="005D2A46" w:rsidRPr="002B483A" w:rsidRDefault="005D2A46" w:rsidP="006A23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483A">
        <w:rPr>
          <w:rFonts w:ascii="Times New Roman" w:hAnsi="Times New Roman"/>
          <w:b/>
          <w:sz w:val="28"/>
          <w:szCs w:val="28"/>
        </w:rPr>
        <w:t>лиц, замещающих муниципальные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B483A">
        <w:rPr>
          <w:rFonts w:ascii="Times New Roman" w:hAnsi="Times New Roman"/>
          <w:b/>
          <w:sz w:val="28"/>
          <w:szCs w:val="28"/>
        </w:rPr>
        <w:t>должности, и</w:t>
      </w:r>
      <w:r>
        <w:rPr>
          <w:rFonts w:ascii="Times New Roman" w:hAnsi="Times New Roman"/>
          <w:b/>
          <w:sz w:val="28"/>
          <w:szCs w:val="28"/>
        </w:rPr>
        <w:t xml:space="preserve"> м</w:t>
      </w:r>
      <w:r w:rsidRPr="002B483A">
        <w:rPr>
          <w:rFonts w:ascii="Times New Roman" w:hAnsi="Times New Roman"/>
          <w:b/>
          <w:sz w:val="28"/>
          <w:szCs w:val="28"/>
        </w:rPr>
        <w:t>униципальных служащих Ейского городского поселения Ейского района</w:t>
      </w:r>
    </w:p>
    <w:p w:rsidR="005D2A46" w:rsidRDefault="005D2A46" w:rsidP="006A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2A46" w:rsidRPr="002B483A" w:rsidRDefault="005D2A46" w:rsidP="002B48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2160"/>
        <w:gridCol w:w="3060"/>
      </w:tblGrid>
      <w:tr w:rsidR="005D2A46" w:rsidRPr="002B483A" w:rsidTr="006309E5">
        <w:tc>
          <w:tcPr>
            <w:tcW w:w="4608" w:type="dxa"/>
          </w:tcPr>
          <w:p w:rsidR="005D2A46" w:rsidRPr="00B93A2D" w:rsidRDefault="005D2A46" w:rsidP="00B93A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160" w:type="dxa"/>
          </w:tcPr>
          <w:p w:rsidR="005D2A46" w:rsidRPr="00B93A2D" w:rsidRDefault="005D2A46" w:rsidP="00B93A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 xml:space="preserve">Размер должностного оклада, </w:t>
            </w:r>
          </w:p>
          <w:p w:rsidR="005D2A46" w:rsidRPr="00B93A2D" w:rsidRDefault="005D2A46" w:rsidP="00B93A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рублей в месяц</w:t>
            </w:r>
          </w:p>
        </w:tc>
        <w:tc>
          <w:tcPr>
            <w:tcW w:w="3060" w:type="dxa"/>
          </w:tcPr>
          <w:p w:rsidR="005D2A46" w:rsidRDefault="005D2A46" w:rsidP="00B93A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 xml:space="preserve">Ежемесячное </w:t>
            </w:r>
          </w:p>
          <w:p w:rsidR="005D2A46" w:rsidRPr="00B93A2D" w:rsidRDefault="005D2A46" w:rsidP="00B93A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денежное поощрение (количество должностных окладов)</w:t>
            </w:r>
          </w:p>
        </w:tc>
      </w:tr>
      <w:tr w:rsidR="005D2A46" w:rsidRPr="002B483A" w:rsidTr="006309E5">
        <w:tc>
          <w:tcPr>
            <w:tcW w:w="9828" w:type="dxa"/>
            <w:gridSpan w:val="3"/>
          </w:tcPr>
          <w:p w:rsidR="005D2A46" w:rsidRPr="00B93A2D" w:rsidRDefault="005D2A46" w:rsidP="00B93A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Лица, замещающие муниципальные должности</w:t>
            </w:r>
          </w:p>
        </w:tc>
      </w:tr>
      <w:tr w:rsidR="005D2A46" w:rsidRPr="002B483A" w:rsidTr="006309E5">
        <w:tc>
          <w:tcPr>
            <w:tcW w:w="4608" w:type="dxa"/>
          </w:tcPr>
          <w:p w:rsidR="005D2A46" w:rsidRPr="00B93A2D" w:rsidRDefault="005D2A46" w:rsidP="00B93A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</w:tc>
        <w:tc>
          <w:tcPr>
            <w:tcW w:w="2160" w:type="dxa"/>
            <w:vAlign w:val="center"/>
          </w:tcPr>
          <w:p w:rsidR="005D2A46" w:rsidRPr="00B93A2D" w:rsidRDefault="005D2A46" w:rsidP="00B93A2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10 303</w:t>
            </w:r>
            <w:bookmarkStart w:id="0" w:name="_GoBack"/>
            <w:bookmarkEnd w:id="0"/>
          </w:p>
        </w:tc>
        <w:tc>
          <w:tcPr>
            <w:tcW w:w="3060" w:type="dxa"/>
            <w:vAlign w:val="center"/>
          </w:tcPr>
          <w:p w:rsidR="005D2A46" w:rsidRPr="00B93A2D" w:rsidRDefault="005D2A46" w:rsidP="00B93A2D">
            <w:pPr>
              <w:tabs>
                <w:tab w:val="left" w:pos="6480"/>
                <w:tab w:val="left" w:pos="8280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4,5</w:t>
            </w:r>
          </w:p>
        </w:tc>
      </w:tr>
      <w:tr w:rsidR="005D2A46" w:rsidRPr="002B483A" w:rsidTr="006309E5">
        <w:tc>
          <w:tcPr>
            <w:tcW w:w="4608" w:type="dxa"/>
          </w:tcPr>
          <w:p w:rsidR="005D2A46" w:rsidRPr="00B93A2D" w:rsidRDefault="005D2A46" w:rsidP="00B93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 xml:space="preserve">Депутат, осуществляющий полно-мочия на постоянной основе </w:t>
            </w:r>
          </w:p>
        </w:tc>
        <w:tc>
          <w:tcPr>
            <w:tcW w:w="2160" w:type="dxa"/>
            <w:vAlign w:val="center"/>
          </w:tcPr>
          <w:p w:rsidR="005D2A46" w:rsidRPr="00B93A2D" w:rsidRDefault="005D2A46" w:rsidP="00B93A2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5D2A46" w:rsidRPr="00B93A2D" w:rsidRDefault="005D2A46" w:rsidP="00B93A2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7 088</w:t>
            </w:r>
          </w:p>
        </w:tc>
        <w:tc>
          <w:tcPr>
            <w:tcW w:w="3060" w:type="dxa"/>
            <w:vAlign w:val="center"/>
          </w:tcPr>
          <w:p w:rsidR="005D2A46" w:rsidRPr="00B93A2D" w:rsidRDefault="005D2A46" w:rsidP="00B93A2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5D2A46" w:rsidRPr="00B93A2D" w:rsidRDefault="005D2A46" w:rsidP="00B93A2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4,0</w:t>
            </w:r>
          </w:p>
        </w:tc>
      </w:tr>
      <w:tr w:rsidR="005D2A46" w:rsidRPr="002B483A" w:rsidTr="006309E5">
        <w:tc>
          <w:tcPr>
            <w:tcW w:w="9828" w:type="dxa"/>
            <w:gridSpan w:val="3"/>
          </w:tcPr>
          <w:p w:rsidR="005D2A46" w:rsidRPr="00B93A2D" w:rsidRDefault="005D2A46" w:rsidP="00B93A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Муниципальные служащие</w:t>
            </w:r>
          </w:p>
        </w:tc>
      </w:tr>
      <w:tr w:rsidR="005D2A46" w:rsidRPr="002B483A" w:rsidTr="006309E5">
        <w:tc>
          <w:tcPr>
            <w:tcW w:w="4608" w:type="dxa"/>
          </w:tcPr>
          <w:p w:rsidR="005D2A46" w:rsidRPr="00B93A2D" w:rsidRDefault="005D2A46" w:rsidP="00B93A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Заместитель главы</w:t>
            </w:r>
          </w:p>
        </w:tc>
        <w:tc>
          <w:tcPr>
            <w:tcW w:w="2160" w:type="dxa"/>
            <w:vAlign w:val="center"/>
          </w:tcPr>
          <w:p w:rsidR="005D2A46" w:rsidRPr="00B93A2D" w:rsidRDefault="005D2A46" w:rsidP="00B93A2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7 088</w:t>
            </w:r>
          </w:p>
        </w:tc>
        <w:tc>
          <w:tcPr>
            <w:tcW w:w="3060" w:type="dxa"/>
            <w:vAlign w:val="center"/>
          </w:tcPr>
          <w:p w:rsidR="005D2A46" w:rsidRPr="00B93A2D" w:rsidRDefault="005D2A46" w:rsidP="00B93A2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4,0</w:t>
            </w:r>
          </w:p>
        </w:tc>
      </w:tr>
      <w:tr w:rsidR="005D2A46" w:rsidRPr="002B483A" w:rsidTr="006309E5">
        <w:tc>
          <w:tcPr>
            <w:tcW w:w="4608" w:type="dxa"/>
          </w:tcPr>
          <w:p w:rsidR="005D2A46" w:rsidRPr="00B93A2D" w:rsidRDefault="005D2A46" w:rsidP="00B93A2D">
            <w:pPr>
              <w:tabs>
                <w:tab w:val="left" w:pos="6660"/>
                <w:tab w:val="left" w:pos="828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 xml:space="preserve">Начальник управления                                                                       </w:t>
            </w:r>
          </w:p>
        </w:tc>
        <w:tc>
          <w:tcPr>
            <w:tcW w:w="2160" w:type="dxa"/>
            <w:vAlign w:val="center"/>
          </w:tcPr>
          <w:p w:rsidR="005D2A46" w:rsidRPr="00B93A2D" w:rsidRDefault="005D2A46" w:rsidP="00B93A2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7 012</w:t>
            </w:r>
          </w:p>
        </w:tc>
        <w:tc>
          <w:tcPr>
            <w:tcW w:w="3060" w:type="dxa"/>
            <w:vAlign w:val="center"/>
          </w:tcPr>
          <w:p w:rsidR="005D2A46" w:rsidRPr="00B93A2D" w:rsidRDefault="005D2A46" w:rsidP="00B93A2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3,4</w:t>
            </w:r>
          </w:p>
        </w:tc>
      </w:tr>
      <w:tr w:rsidR="005D2A46" w:rsidRPr="002B483A" w:rsidTr="006309E5">
        <w:tc>
          <w:tcPr>
            <w:tcW w:w="4608" w:type="dxa"/>
          </w:tcPr>
          <w:p w:rsidR="005D2A46" w:rsidRPr="00B93A2D" w:rsidRDefault="005D2A46" w:rsidP="00B93A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Заместитель начальника управления</w:t>
            </w:r>
          </w:p>
        </w:tc>
        <w:tc>
          <w:tcPr>
            <w:tcW w:w="2160" w:type="dxa"/>
            <w:vAlign w:val="center"/>
          </w:tcPr>
          <w:p w:rsidR="005D2A46" w:rsidRPr="00B93A2D" w:rsidRDefault="005D2A46" w:rsidP="00B93A2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6 549</w:t>
            </w:r>
          </w:p>
        </w:tc>
        <w:tc>
          <w:tcPr>
            <w:tcW w:w="3060" w:type="dxa"/>
            <w:vAlign w:val="center"/>
          </w:tcPr>
          <w:p w:rsidR="005D2A46" w:rsidRPr="00B93A2D" w:rsidRDefault="005D2A46" w:rsidP="00B93A2D">
            <w:pPr>
              <w:tabs>
                <w:tab w:val="left" w:pos="6660"/>
                <w:tab w:val="left" w:pos="8280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3,3</w:t>
            </w:r>
          </w:p>
        </w:tc>
      </w:tr>
      <w:tr w:rsidR="005D2A46" w:rsidRPr="002B483A" w:rsidTr="006309E5">
        <w:tc>
          <w:tcPr>
            <w:tcW w:w="4608" w:type="dxa"/>
          </w:tcPr>
          <w:p w:rsidR="005D2A46" w:rsidRPr="00B93A2D" w:rsidRDefault="005D2A46" w:rsidP="00B93A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 xml:space="preserve">Начальник отдела                                                                </w:t>
            </w:r>
          </w:p>
        </w:tc>
        <w:tc>
          <w:tcPr>
            <w:tcW w:w="2160" w:type="dxa"/>
            <w:vAlign w:val="center"/>
          </w:tcPr>
          <w:p w:rsidR="005D2A46" w:rsidRPr="00B93A2D" w:rsidRDefault="005D2A46" w:rsidP="00B93A2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7 012</w:t>
            </w:r>
          </w:p>
        </w:tc>
        <w:tc>
          <w:tcPr>
            <w:tcW w:w="3060" w:type="dxa"/>
            <w:vAlign w:val="center"/>
          </w:tcPr>
          <w:p w:rsidR="005D2A46" w:rsidRPr="00B93A2D" w:rsidRDefault="005D2A46" w:rsidP="00B93A2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3,4</w:t>
            </w:r>
          </w:p>
        </w:tc>
      </w:tr>
      <w:tr w:rsidR="005D2A46" w:rsidRPr="002B483A" w:rsidTr="006309E5">
        <w:tc>
          <w:tcPr>
            <w:tcW w:w="4608" w:type="dxa"/>
          </w:tcPr>
          <w:p w:rsidR="005D2A46" w:rsidRPr="00B93A2D" w:rsidRDefault="005D2A46" w:rsidP="00B93A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Заместитель начальника отдела</w:t>
            </w:r>
          </w:p>
        </w:tc>
        <w:tc>
          <w:tcPr>
            <w:tcW w:w="2160" w:type="dxa"/>
            <w:vAlign w:val="center"/>
          </w:tcPr>
          <w:p w:rsidR="005D2A46" w:rsidRPr="00B93A2D" w:rsidRDefault="005D2A46" w:rsidP="00B93A2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6 549</w:t>
            </w:r>
          </w:p>
        </w:tc>
        <w:tc>
          <w:tcPr>
            <w:tcW w:w="3060" w:type="dxa"/>
            <w:vAlign w:val="center"/>
          </w:tcPr>
          <w:p w:rsidR="005D2A46" w:rsidRPr="00B93A2D" w:rsidRDefault="005D2A46" w:rsidP="00B93A2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3,3</w:t>
            </w:r>
          </w:p>
        </w:tc>
      </w:tr>
      <w:tr w:rsidR="005D2A46" w:rsidRPr="002B483A" w:rsidTr="006309E5">
        <w:tc>
          <w:tcPr>
            <w:tcW w:w="4608" w:type="dxa"/>
          </w:tcPr>
          <w:p w:rsidR="005D2A46" w:rsidRPr="00B93A2D" w:rsidRDefault="005D2A46" w:rsidP="00B93A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Заведующий сектором</w:t>
            </w:r>
          </w:p>
        </w:tc>
        <w:tc>
          <w:tcPr>
            <w:tcW w:w="2160" w:type="dxa"/>
            <w:vAlign w:val="center"/>
          </w:tcPr>
          <w:p w:rsidR="005D2A46" w:rsidRPr="00B93A2D" w:rsidRDefault="005D2A46" w:rsidP="00B93A2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6 396</w:t>
            </w:r>
          </w:p>
        </w:tc>
        <w:tc>
          <w:tcPr>
            <w:tcW w:w="3060" w:type="dxa"/>
            <w:vAlign w:val="center"/>
          </w:tcPr>
          <w:p w:rsidR="005D2A46" w:rsidRPr="00B93A2D" w:rsidRDefault="005D2A46" w:rsidP="00B93A2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3,3</w:t>
            </w:r>
          </w:p>
        </w:tc>
      </w:tr>
      <w:tr w:rsidR="005D2A46" w:rsidRPr="002B483A" w:rsidTr="006309E5">
        <w:tc>
          <w:tcPr>
            <w:tcW w:w="4608" w:type="dxa"/>
          </w:tcPr>
          <w:p w:rsidR="005D2A46" w:rsidRPr="00B93A2D" w:rsidRDefault="005D2A46" w:rsidP="00B93A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2160" w:type="dxa"/>
            <w:vAlign w:val="center"/>
          </w:tcPr>
          <w:p w:rsidR="005D2A46" w:rsidRPr="00B93A2D" w:rsidRDefault="005D2A46" w:rsidP="00B93A2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6 010</w:t>
            </w:r>
          </w:p>
        </w:tc>
        <w:tc>
          <w:tcPr>
            <w:tcW w:w="3060" w:type="dxa"/>
            <w:vAlign w:val="center"/>
          </w:tcPr>
          <w:p w:rsidR="005D2A46" w:rsidRPr="00B93A2D" w:rsidRDefault="005D2A46" w:rsidP="00B93A2D">
            <w:pPr>
              <w:tabs>
                <w:tab w:val="left" w:pos="6660"/>
                <w:tab w:val="left" w:pos="8280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3,2</w:t>
            </w:r>
          </w:p>
        </w:tc>
      </w:tr>
      <w:tr w:rsidR="005D2A46" w:rsidRPr="002B483A" w:rsidTr="006309E5">
        <w:tc>
          <w:tcPr>
            <w:tcW w:w="4608" w:type="dxa"/>
          </w:tcPr>
          <w:p w:rsidR="005D2A46" w:rsidRPr="00B93A2D" w:rsidRDefault="005D2A46" w:rsidP="00B93A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2160" w:type="dxa"/>
            <w:vAlign w:val="center"/>
          </w:tcPr>
          <w:p w:rsidR="005D2A46" w:rsidRPr="00B93A2D" w:rsidRDefault="005D2A46" w:rsidP="00B93A2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4 932</w:t>
            </w:r>
          </w:p>
        </w:tc>
        <w:tc>
          <w:tcPr>
            <w:tcW w:w="3060" w:type="dxa"/>
            <w:vAlign w:val="center"/>
          </w:tcPr>
          <w:p w:rsidR="005D2A46" w:rsidRPr="00B93A2D" w:rsidRDefault="005D2A46" w:rsidP="00B93A2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3,2</w:t>
            </w:r>
          </w:p>
        </w:tc>
      </w:tr>
      <w:tr w:rsidR="005D2A46" w:rsidRPr="002B483A" w:rsidTr="006309E5">
        <w:tc>
          <w:tcPr>
            <w:tcW w:w="4608" w:type="dxa"/>
          </w:tcPr>
          <w:p w:rsidR="005D2A46" w:rsidRPr="00B93A2D" w:rsidRDefault="005D2A46" w:rsidP="00B93A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Заведующий приемной</w:t>
            </w:r>
          </w:p>
        </w:tc>
        <w:tc>
          <w:tcPr>
            <w:tcW w:w="2160" w:type="dxa"/>
            <w:vAlign w:val="center"/>
          </w:tcPr>
          <w:p w:rsidR="005D2A46" w:rsidRPr="00B93A2D" w:rsidRDefault="005D2A46" w:rsidP="00B93A2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4 932</w:t>
            </w:r>
          </w:p>
        </w:tc>
        <w:tc>
          <w:tcPr>
            <w:tcW w:w="3060" w:type="dxa"/>
            <w:vAlign w:val="center"/>
          </w:tcPr>
          <w:p w:rsidR="005D2A46" w:rsidRPr="00B93A2D" w:rsidRDefault="005D2A46" w:rsidP="00B93A2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3,2</w:t>
            </w:r>
          </w:p>
        </w:tc>
      </w:tr>
      <w:tr w:rsidR="005D2A46" w:rsidRPr="002B483A" w:rsidTr="006309E5">
        <w:tc>
          <w:tcPr>
            <w:tcW w:w="4608" w:type="dxa"/>
          </w:tcPr>
          <w:p w:rsidR="005D2A46" w:rsidRPr="00B93A2D" w:rsidRDefault="005D2A46" w:rsidP="00B93A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Специалист 1 категории</w:t>
            </w:r>
          </w:p>
        </w:tc>
        <w:tc>
          <w:tcPr>
            <w:tcW w:w="2160" w:type="dxa"/>
            <w:vAlign w:val="center"/>
          </w:tcPr>
          <w:p w:rsidR="005D2A46" w:rsidRPr="00B93A2D" w:rsidRDefault="005D2A46" w:rsidP="00B93A2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3 391</w:t>
            </w:r>
          </w:p>
        </w:tc>
        <w:tc>
          <w:tcPr>
            <w:tcW w:w="3060" w:type="dxa"/>
            <w:vAlign w:val="center"/>
          </w:tcPr>
          <w:p w:rsidR="005D2A46" w:rsidRPr="00B93A2D" w:rsidRDefault="005D2A46" w:rsidP="00B93A2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2,8</w:t>
            </w:r>
          </w:p>
        </w:tc>
      </w:tr>
      <w:tr w:rsidR="005D2A46" w:rsidRPr="002B483A" w:rsidTr="006309E5">
        <w:tc>
          <w:tcPr>
            <w:tcW w:w="4608" w:type="dxa"/>
          </w:tcPr>
          <w:p w:rsidR="005D2A46" w:rsidRPr="00B93A2D" w:rsidRDefault="005D2A46" w:rsidP="00B93A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Специалист 2 категории</w:t>
            </w:r>
          </w:p>
        </w:tc>
        <w:tc>
          <w:tcPr>
            <w:tcW w:w="2160" w:type="dxa"/>
            <w:vAlign w:val="center"/>
          </w:tcPr>
          <w:p w:rsidR="005D2A46" w:rsidRPr="00B93A2D" w:rsidRDefault="005D2A46" w:rsidP="00B93A2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2 929</w:t>
            </w:r>
          </w:p>
        </w:tc>
        <w:tc>
          <w:tcPr>
            <w:tcW w:w="3060" w:type="dxa"/>
            <w:vAlign w:val="center"/>
          </w:tcPr>
          <w:p w:rsidR="005D2A46" w:rsidRPr="00B93A2D" w:rsidRDefault="005D2A46" w:rsidP="00B93A2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2,8</w:t>
            </w:r>
            <w:r>
              <w:rPr>
                <w:rFonts w:ascii="Times New Roman" w:hAnsi="Times New Roman"/>
                <w:sz w:val="28"/>
                <w:szCs w:val="28"/>
              </w:rPr>
              <w:t>".</w:t>
            </w:r>
          </w:p>
        </w:tc>
      </w:tr>
    </w:tbl>
    <w:p w:rsidR="005D2A46" w:rsidRPr="004335F0" w:rsidRDefault="005D2A46" w:rsidP="002B48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D2A46" w:rsidRPr="004335F0" w:rsidRDefault="005D2A46" w:rsidP="004335F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788"/>
        <w:gridCol w:w="1706"/>
        <w:gridCol w:w="3334"/>
      </w:tblGrid>
      <w:tr w:rsidR="005D2A46" w:rsidRPr="004335F0" w:rsidTr="006309E5">
        <w:tc>
          <w:tcPr>
            <w:tcW w:w="4788" w:type="dxa"/>
          </w:tcPr>
          <w:p w:rsidR="005D2A46" w:rsidRPr="00B93A2D" w:rsidRDefault="005D2A46" w:rsidP="00B93A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Начальник правового отдела адми-нистрации  Ейского городского по- селения Ейского района</w:t>
            </w:r>
          </w:p>
        </w:tc>
        <w:tc>
          <w:tcPr>
            <w:tcW w:w="1706" w:type="dxa"/>
          </w:tcPr>
          <w:p w:rsidR="005D2A46" w:rsidRPr="00B93A2D" w:rsidRDefault="005D2A46" w:rsidP="00B93A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34" w:type="dxa"/>
          </w:tcPr>
          <w:p w:rsidR="005D2A46" w:rsidRPr="00B93A2D" w:rsidRDefault="005D2A46" w:rsidP="00B93A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D2A46" w:rsidRPr="00B93A2D" w:rsidRDefault="005D2A46" w:rsidP="00B93A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D2A46" w:rsidRPr="00B93A2D" w:rsidRDefault="005D2A46" w:rsidP="00B93A2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А.В.Шапка</w:t>
            </w:r>
          </w:p>
        </w:tc>
      </w:tr>
    </w:tbl>
    <w:p w:rsidR="005D2A46" w:rsidRPr="004335F0" w:rsidRDefault="005D2A46" w:rsidP="002B48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D2A46" w:rsidRPr="004335F0" w:rsidRDefault="005D2A46" w:rsidP="002B48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D2A46" w:rsidRPr="004335F0" w:rsidRDefault="005D2A46" w:rsidP="002B48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5D2A46" w:rsidRPr="004335F0" w:rsidSect="006309E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584D"/>
    <w:rsid w:val="001205C1"/>
    <w:rsid w:val="0014798C"/>
    <w:rsid w:val="001B584D"/>
    <w:rsid w:val="001D4251"/>
    <w:rsid w:val="002526D4"/>
    <w:rsid w:val="002B483A"/>
    <w:rsid w:val="00302188"/>
    <w:rsid w:val="00324C12"/>
    <w:rsid w:val="003667BA"/>
    <w:rsid w:val="00381734"/>
    <w:rsid w:val="00432001"/>
    <w:rsid w:val="004335F0"/>
    <w:rsid w:val="005D2A46"/>
    <w:rsid w:val="006309E5"/>
    <w:rsid w:val="006A23CF"/>
    <w:rsid w:val="00797561"/>
    <w:rsid w:val="00825B35"/>
    <w:rsid w:val="008350DD"/>
    <w:rsid w:val="00866220"/>
    <w:rsid w:val="00881AE9"/>
    <w:rsid w:val="00921F49"/>
    <w:rsid w:val="009809E4"/>
    <w:rsid w:val="00A02434"/>
    <w:rsid w:val="00A17941"/>
    <w:rsid w:val="00AA741C"/>
    <w:rsid w:val="00AD4FEC"/>
    <w:rsid w:val="00B924FA"/>
    <w:rsid w:val="00B93A2D"/>
    <w:rsid w:val="00B96B38"/>
    <w:rsid w:val="00BE46D3"/>
    <w:rsid w:val="00C94AEB"/>
    <w:rsid w:val="00D03A8B"/>
    <w:rsid w:val="00D1556A"/>
    <w:rsid w:val="00D72A2C"/>
    <w:rsid w:val="00E23E8B"/>
    <w:rsid w:val="00EC7346"/>
    <w:rsid w:val="00F767AA"/>
    <w:rsid w:val="00FC6B82"/>
    <w:rsid w:val="00FE5954"/>
    <w:rsid w:val="00FF4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FE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81AE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2</Pages>
  <Words>195</Words>
  <Characters>1118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Елена</cp:lastModifiedBy>
  <cp:revision>6</cp:revision>
  <cp:lastPrinted>2013-11-14T07:47:00Z</cp:lastPrinted>
  <dcterms:created xsi:type="dcterms:W3CDTF">2013-11-07T12:57:00Z</dcterms:created>
  <dcterms:modified xsi:type="dcterms:W3CDTF">2013-11-14T07:54:00Z</dcterms:modified>
</cp:coreProperties>
</file>